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B14F" w14:textId="77777777" w:rsidR="002954AC" w:rsidRPr="00690BA6" w:rsidRDefault="002954AC" w:rsidP="002954A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OSEMOND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F6DFB38" w14:textId="77777777" w:rsidR="002954AC" w:rsidRDefault="002954AC" w:rsidP="002954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94B4CD1" w14:textId="77777777" w:rsidR="002954AC" w:rsidRDefault="002954AC" w:rsidP="00295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EAD9E" w14:textId="77777777" w:rsidR="002954AC" w:rsidRDefault="002954AC" w:rsidP="00295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74903" w14:textId="77777777" w:rsidR="002954AC" w:rsidRDefault="002954AC" w:rsidP="002954A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12E8BDED" w14:textId="77777777" w:rsidR="002954AC" w:rsidRDefault="002954AC" w:rsidP="002954A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5CAEBAB" w14:textId="77777777" w:rsidR="002954AC" w:rsidRDefault="002954AC" w:rsidP="002954A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4BFA5EF" w14:textId="77777777" w:rsidR="002954AC" w:rsidRDefault="002954AC" w:rsidP="00295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D9F1C" w14:textId="77777777" w:rsidR="002954AC" w:rsidRDefault="002954AC" w:rsidP="002954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DDD47B" w14:textId="77777777" w:rsidR="002954AC" w:rsidRDefault="002954AC" w:rsidP="002954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2021</w:t>
      </w:r>
    </w:p>
    <w:p w14:paraId="6B53EF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80219" w14:textId="77777777" w:rsidR="002954AC" w:rsidRDefault="002954AC" w:rsidP="009139A6">
      <w:r>
        <w:separator/>
      </w:r>
    </w:p>
  </w:endnote>
  <w:endnote w:type="continuationSeparator" w:id="0">
    <w:p w14:paraId="2CE4CDD7" w14:textId="77777777" w:rsidR="002954AC" w:rsidRDefault="002954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14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BE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163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8494F" w14:textId="77777777" w:rsidR="002954AC" w:rsidRDefault="002954AC" w:rsidP="009139A6">
      <w:r>
        <w:separator/>
      </w:r>
    </w:p>
  </w:footnote>
  <w:footnote w:type="continuationSeparator" w:id="0">
    <w:p w14:paraId="30224B8E" w14:textId="77777777" w:rsidR="002954AC" w:rsidRDefault="002954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BA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9BE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0E3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4AC"/>
    <w:rsid w:val="000666E0"/>
    <w:rsid w:val="002510B7"/>
    <w:rsid w:val="002954A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200CA"/>
  <w15:chartTrackingRefBased/>
  <w15:docId w15:val="{D19F0810-EB25-4C5D-866D-6E5FB8DF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2021-09-18T07:15:00Z</dcterms:created>
  <dcterms:modified xsi:type="dcterms:W3CDTF">2021-09-18T07:15:00Z</dcterms:modified>
</cp:coreProperties>
</file>